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E0E0B">
        <w:rPr>
          <w:rFonts w:cs="Arial"/>
          <w:b/>
          <w:caps/>
          <w:sz w:val="28"/>
          <w:szCs w:val="28"/>
        </w:rPr>
        <w:t>14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DE0E0B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DE0E0B">
              <w:rPr>
                <w:rFonts w:cs="Arial"/>
                <w:sz w:val="20"/>
                <w:szCs w:val="20"/>
              </w:rPr>
              <w:t>À EDP, solicitando poda de árvores cujos galhos se entrelaçam à fiação da rede de energia elétrica na Avenida dos Migrantes, em frente ao nº 572, no Parque Meia Lua, neste Município.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DE0E0B">
        <w:rPr>
          <w:rFonts w:cs="Arial"/>
        </w:rPr>
        <w:t xml:space="preserve"> </w:t>
      </w:r>
      <w:r w:rsidR="00DE0E0B" w:rsidRPr="00DE0E0B">
        <w:rPr>
          <w:rFonts w:cs="Arial"/>
        </w:rPr>
        <w:t>à EDP solicitando poda de árvores</w:t>
      </w:r>
      <w:r w:rsidR="00DE0E0B">
        <w:rPr>
          <w:rFonts w:cs="Arial"/>
        </w:rPr>
        <w:t>,</w:t>
      </w:r>
      <w:r w:rsidR="00DE0E0B" w:rsidRPr="00DE0E0B">
        <w:rPr>
          <w:rFonts w:cs="Arial"/>
        </w:rPr>
        <w:t xml:space="preserve"> cujos galhos se entrelaçam à fiação da rede de energia elétrica</w:t>
      </w:r>
      <w:r w:rsidR="00DE0E0B">
        <w:rPr>
          <w:rFonts w:cs="Arial"/>
        </w:rPr>
        <w:t>,</w:t>
      </w:r>
      <w:r w:rsidR="00DE0E0B" w:rsidRPr="00DE0E0B">
        <w:rPr>
          <w:rFonts w:cs="Arial"/>
        </w:rPr>
        <w:t xml:space="preserve"> na Avenida dos Migrantes, em frente ao nº 572, no Parque Meia Lua, neste Município.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dessa </w:t>
      </w:r>
      <w:r w:rsidR="00BA404A">
        <w:rPr>
          <w:rFonts w:cs="Arial"/>
        </w:rPr>
        <w:t>empresa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DE0E0B" w:rsidRDefault="00700086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DE0E0B">
        <w:rPr>
          <w:rFonts w:cs="Arial"/>
        </w:rPr>
        <w:t>5 de fevereiro de 2020.</w:t>
      </w:r>
    </w:p>
    <w:p w:rsidR="00DE0E0B" w:rsidRDefault="00DE0E0B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E0E0B" w:rsidRDefault="00DE0E0B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E0E0B" w:rsidRPr="00A34F2C" w:rsidRDefault="00DE0E0B" w:rsidP="00A34F2C">
      <w:pPr>
        <w:jc w:val="center"/>
        <w:rPr>
          <w:b/>
          <w:smallCaps/>
        </w:rPr>
      </w:pPr>
      <w:r w:rsidRPr="00A34F2C">
        <w:rPr>
          <w:b/>
          <w:smallCaps/>
        </w:rPr>
        <w:t>VALMIR DO PARQUE MEIA LUA</w:t>
      </w:r>
    </w:p>
    <w:p w:rsidR="00DE0E0B" w:rsidRDefault="00DE0E0B" w:rsidP="002F1214">
      <w:pPr>
        <w:jc w:val="center"/>
      </w:pPr>
      <w:r>
        <w:t>Vereador - Líder do DC</w:t>
      </w:r>
      <w:bookmarkStart w:id="0" w:name="_GoBack"/>
      <w:bookmarkEnd w:id="0"/>
    </w:p>
    <w:sectPr w:rsidR="00DE0E0B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38D" w:rsidRDefault="0079038D">
      <w:r>
        <w:separator/>
      </w:r>
    </w:p>
  </w:endnote>
  <w:endnote w:type="continuationSeparator" w:id="0">
    <w:p w:rsidR="0079038D" w:rsidRDefault="00790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38D" w:rsidRDefault="0079038D">
      <w:r>
        <w:separator/>
      </w:r>
    </w:p>
  </w:footnote>
  <w:footnote w:type="continuationSeparator" w:id="0">
    <w:p w:rsidR="0079038D" w:rsidRDefault="007903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848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848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38D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0E0B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E0D47-BEEF-4A6C-9E89-BFEAC7231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3</TotalTime>
  <Pages>1</Pages>
  <Words>127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2019-11-18T12:20:00Z</cp:lastPrinted>
  <dcterms:created xsi:type="dcterms:W3CDTF">2020-02-03T13:01:00Z</dcterms:created>
  <dcterms:modified xsi:type="dcterms:W3CDTF">2020-02-03T13:01:00Z</dcterms:modified>
</cp:coreProperties>
</file>